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62F" w:rsidRPr="00E02552" w:rsidRDefault="00BF662F" w:rsidP="00CE4A45">
      <w:pPr>
        <w:jc w:val="center"/>
        <w:rPr>
          <w:b/>
          <w:bCs/>
        </w:rPr>
      </w:pPr>
      <w:r w:rsidRPr="00E02552">
        <w:rPr>
          <w:b/>
          <w:bCs/>
        </w:rPr>
        <w:t>Урок обучения грамоте в 1-м классе. Тема занятий: "Звук [ш], буквы Ш, ш</w:t>
      </w:r>
    </w:p>
    <w:p w:rsidR="00BF662F" w:rsidRPr="00E02552" w:rsidRDefault="00BF662F" w:rsidP="00CE4A45">
      <w:pPr>
        <w:jc w:val="center"/>
      </w:pPr>
      <w:bookmarkStart w:id="0" w:name="_GoBack"/>
      <w:bookmarkEnd w:id="0"/>
      <w:r>
        <w:pict>
          <v:rect id="_x0000_i1025" style="width:0;height:1.5pt" o:hralign="center" o:hrstd="t" o:hr="t" fillcolor="#a0a0a0" stroked="f"/>
        </w:pict>
      </w:r>
    </w:p>
    <w:p w:rsidR="00BF662F" w:rsidRPr="00E02552" w:rsidRDefault="00BF662F" w:rsidP="00E02552">
      <w:r w:rsidRPr="00E02552">
        <w:rPr>
          <w:b/>
          <w:bCs/>
        </w:rPr>
        <w:t xml:space="preserve">Проблемный вопрос урока. </w:t>
      </w:r>
    </w:p>
    <w:p w:rsidR="00BF662F" w:rsidRPr="00E02552" w:rsidRDefault="00BF662F" w:rsidP="00E02552">
      <w:pPr>
        <w:numPr>
          <w:ilvl w:val="0"/>
          <w:numId w:val="1"/>
        </w:numPr>
      </w:pPr>
      <w:r w:rsidRPr="00E02552">
        <w:t xml:space="preserve">Какова характеристика звука? Какими буквами обозначается звук? </w:t>
      </w:r>
    </w:p>
    <w:p w:rsidR="00BF662F" w:rsidRPr="00E02552" w:rsidRDefault="00BF662F" w:rsidP="00E02552">
      <w:pPr>
        <w:numPr>
          <w:ilvl w:val="0"/>
          <w:numId w:val="1"/>
        </w:numPr>
      </w:pPr>
      <w:r w:rsidRPr="00E02552">
        <w:t>Как определить структуру слов?</w:t>
      </w:r>
    </w:p>
    <w:p w:rsidR="00BF662F" w:rsidRPr="00E02552" w:rsidRDefault="00BF662F" w:rsidP="00E02552">
      <w:pPr>
        <w:numPr>
          <w:ilvl w:val="0"/>
          <w:numId w:val="1"/>
        </w:numPr>
      </w:pPr>
      <w:r w:rsidRPr="00E02552">
        <w:t>Как составить слово из недостающих букв?</w:t>
      </w:r>
    </w:p>
    <w:p w:rsidR="00BF662F" w:rsidRPr="00E02552" w:rsidRDefault="00BF662F" w:rsidP="00E02552">
      <w:pPr>
        <w:numPr>
          <w:ilvl w:val="0"/>
          <w:numId w:val="1"/>
        </w:numPr>
      </w:pPr>
      <w:r w:rsidRPr="00E02552">
        <w:t>Каковы признаки предложения?</w:t>
      </w:r>
    </w:p>
    <w:p w:rsidR="00BF662F" w:rsidRPr="00E02552" w:rsidRDefault="00BF662F" w:rsidP="00E02552">
      <w:pPr>
        <w:rPr>
          <w:b/>
          <w:bCs/>
        </w:rPr>
      </w:pPr>
      <w:r w:rsidRPr="00E02552">
        <w:rPr>
          <w:b/>
          <w:bCs/>
        </w:rPr>
        <w:t xml:space="preserve">Дидактические цели урока. </w:t>
      </w:r>
    </w:p>
    <w:p w:rsidR="00BF662F" w:rsidRPr="00E02552" w:rsidRDefault="00BF662F" w:rsidP="00E02552">
      <w:pPr>
        <w:numPr>
          <w:ilvl w:val="0"/>
          <w:numId w:val="2"/>
        </w:numPr>
      </w:pPr>
      <w:r w:rsidRPr="00E02552">
        <w:t>Формировать умение самостоятельно планировать свою деятельность, решать поставленную задачу, используя знакомые приемы и имеющиеся знания, представлять результат.</w:t>
      </w:r>
    </w:p>
    <w:p w:rsidR="00BF662F" w:rsidRPr="00E02552" w:rsidRDefault="00BF662F" w:rsidP="00E02552">
      <w:pPr>
        <w:numPr>
          <w:ilvl w:val="0"/>
          <w:numId w:val="2"/>
        </w:numPr>
      </w:pPr>
      <w:r w:rsidRPr="00E02552">
        <w:t>Формировать фонематический слух.</w:t>
      </w:r>
    </w:p>
    <w:p w:rsidR="00BF662F" w:rsidRPr="00E02552" w:rsidRDefault="00BF662F" w:rsidP="00E02552">
      <w:pPr>
        <w:numPr>
          <w:ilvl w:val="0"/>
          <w:numId w:val="2"/>
        </w:numPr>
      </w:pPr>
      <w:r w:rsidRPr="00E02552">
        <w:t>Развивать мышление, речь, восприятие.</w:t>
      </w:r>
    </w:p>
    <w:p w:rsidR="00BF662F" w:rsidRPr="00E02552" w:rsidRDefault="00BF662F" w:rsidP="00E02552">
      <w:pPr>
        <w:rPr>
          <w:b/>
          <w:bCs/>
        </w:rPr>
      </w:pPr>
      <w:r w:rsidRPr="00E02552">
        <w:rPr>
          <w:b/>
          <w:bCs/>
        </w:rPr>
        <w:t xml:space="preserve">Методические задачи урока. </w:t>
      </w:r>
    </w:p>
    <w:p w:rsidR="00BF662F" w:rsidRPr="00E02552" w:rsidRDefault="00BF662F" w:rsidP="00E02552">
      <w:pPr>
        <w:numPr>
          <w:ilvl w:val="0"/>
          <w:numId w:val="3"/>
        </w:numPr>
      </w:pPr>
      <w:r w:rsidRPr="00E02552">
        <w:t>Формировать понятие звук-буква.</w:t>
      </w:r>
    </w:p>
    <w:p w:rsidR="00BF662F" w:rsidRPr="00E02552" w:rsidRDefault="00BF662F" w:rsidP="00E02552">
      <w:pPr>
        <w:numPr>
          <w:ilvl w:val="0"/>
          <w:numId w:val="3"/>
        </w:numPr>
      </w:pPr>
      <w:r w:rsidRPr="00E02552">
        <w:t>Научить приемам работы со словом как самостоятельной единицей русского языка.</w:t>
      </w:r>
    </w:p>
    <w:p w:rsidR="00BF662F" w:rsidRPr="00E02552" w:rsidRDefault="00BF662F" w:rsidP="00E02552">
      <w:pPr>
        <w:numPr>
          <w:ilvl w:val="0"/>
          <w:numId w:val="3"/>
        </w:numPr>
      </w:pPr>
      <w:r w:rsidRPr="00E02552">
        <w:t>Совершенствовать работу над предложением.</w:t>
      </w:r>
    </w:p>
    <w:p w:rsidR="00BF662F" w:rsidRPr="00E02552" w:rsidRDefault="00BF662F" w:rsidP="00E02552">
      <w:pPr>
        <w:rPr>
          <w:b/>
          <w:bCs/>
        </w:rPr>
      </w:pPr>
      <w:r w:rsidRPr="00E02552">
        <w:rPr>
          <w:b/>
          <w:bCs/>
        </w:rPr>
        <w:t xml:space="preserve">Темы самостоятельного исследования. </w:t>
      </w:r>
    </w:p>
    <w:p w:rsidR="00BF662F" w:rsidRPr="00E02552" w:rsidRDefault="00BF662F" w:rsidP="00E02552">
      <w:pPr>
        <w:numPr>
          <w:ilvl w:val="0"/>
          <w:numId w:val="4"/>
        </w:numPr>
      </w:pPr>
      <w:r w:rsidRPr="00E02552">
        <w:t>Работать над характеристикой нового звука.</w:t>
      </w:r>
    </w:p>
    <w:p w:rsidR="00BF662F" w:rsidRPr="00E02552" w:rsidRDefault="00BF662F" w:rsidP="00E02552">
      <w:pPr>
        <w:numPr>
          <w:ilvl w:val="0"/>
          <w:numId w:val="4"/>
        </w:numPr>
      </w:pPr>
      <w:r w:rsidRPr="00E02552">
        <w:t>Работать над звуковым составом слова.</w:t>
      </w:r>
    </w:p>
    <w:p w:rsidR="00BF662F" w:rsidRPr="00E02552" w:rsidRDefault="00BF662F" w:rsidP="00E02552">
      <w:pPr>
        <w:numPr>
          <w:ilvl w:val="0"/>
          <w:numId w:val="4"/>
        </w:numPr>
      </w:pPr>
      <w:r w:rsidRPr="00E02552">
        <w:t>Составлять слова из предложенных букв.</w:t>
      </w:r>
    </w:p>
    <w:p w:rsidR="00BF662F" w:rsidRPr="00E02552" w:rsidRDefault="00BF662F" w:rsidP="00E02552">
      <w:pPr>
        <w:numPr>
          <w:ilvl w:val="0"/>
          <w:numId w:val="4"/>
        </w:numPr>
      </w:pPr>
      <w:r w:rsidRPr="00E02552">
        <w:t>Составлять предложения по схемам.</w:t>
      </w:r>
    </w:p>
    <w:p w:rsidR="00BF662F" w:rsidRPr="00E02552" w:rsidRDefault="00BF662F" w:rsidP="00E02552">
      <w:r w:rsidRPr="00E02552">
        <w:rPr>
          <w:b/>
          <w:bCs/>
        </w:rPr>
        <w:t>Необходимый дидактический и организационный материал.</w:t>
      </w:r>
    </w:p>
    <w:p w:rsidR="00BF662F" w:rsidRPr="00E02552" w:rsidRDefault="00BF662F" w:rsidP="00E02552">
      <w:r w:rsidRPr="00E02552">
        <w:t xml:space="preserve">Для фронтальной работы: </w:t>
      </w:r>
    </w:p>
    <w:p w:rsidR="00BF662F" w:rsidRPr="00E02552" w:rsidRDefault="00BF662F" w:rsidP="00E02552">
      <w:pPr>
        <w:numPr>
          <w:ilvl w:val="0"/>
          <w:numId w:val="5"/>
        </w:numPr>
      </w:pPr>
      <w:r w:rsidRPr="00E02552">
        <w:t>картинки с изображением Фили, Хрюши, Степашки, Каркуши.</w:t>
      </w:r>
    </w:p>
    <w:p w:rsidR="00BF662F" w:rsidRPr="00E02552" w:rsidRDefault="00BF662F" w:rsidP="00E02552">
      <w:pPr>
        <w:numPr>
          <w:ilvl w:val="0"/>
          <w:numId w:val="5"/>
        </w:numPr>
      </w:pPr>
      <w:r w:rsidRPr="00E02552">
        <w:t>слоговая таблица.</w:t>
      </w:r>
    </w:p>
    <w:p w:rsidR="00BF662F" w:rsidRPr="00E02552" w:rsidRDefault="00BF662F" w:rsidP="00E02552">
      <w:r w:rsidRPr="00E02552">
        <w:t xml:space="preserve">Для индивидуальной работы: </w:t>
      </w:r>
    </w:p>
    <w:p w:rsidR="00BF662F" w:rsidRPr="00E02552" w:rsidRDefault="00BF662F" w:rsidP="00E02552">
      <w:pPr>
        <w:numPr>
          <w:ilvl w:val="0"/>
          <w:numId w:val="6"/>
        </w:numPr>
      </w:pPr>
      <w:r w:rsidRPr="00E02552">
        <w:t>прямоугольники красного, синего и зеленого цветов для составления звуковой схемы слова.</w:t>
      </w:r>
    </w:p>
    <w:p w:rsidR="00BF662F" w:rsidRPr="00E02552" w:rsidRDefault="00BF662F" w:rsidP="00E02552">
      <w:pPr>
        <w:rPr>
          <w:b/>
          <w:bCs/>
        </w:rPr>
      </w:pPr>
      <w:r w:rsidRPr="00E02552">
        <w:rPr>
          <w:b/>
          <w:bCs/>
        </w:rPr>
        <w:t xml:space="preserve">Планируемый результат. </w:t>
      </w:r>
    </w:p>
    <w:p w:rsidR="00BF662F" w:rsidRPr="00E02552" w:rsidRDefault="00BF662F" w:rsidP="00E02552">
      <w:pPr>
        <w:numPr>
          <w:ilvl w:val="0"/>
          <w:numId w:val="7"/>
        </w:numPr>
      </w:pPr>
      <w:r w:rsidRPr="00E02552">
        <w:t>Усвоение характеристики изучаемого звука.</w:t>
      </w:r>
    </w:p>
    <w:p w:rsidR="00BF662F" w:rsidRPr="00E02552" w:rsidRDefault="00BF662F" w:rsidP="00E02552">
      <w:pPr>
        <w:numPr>
          <w:ilvl w:val="0"/>
          <w:numId w:val="7"/>
        </w:numPr>
      </w:pPr>
      <w:r w:rsidRPr="00E02552">
        <w:t>Самостоятельное составление слов из предложенных букв.</w:t>
      </w:r>
    </w:p>
    <w:p w:rsidR="00BF662F" w:rsidRPr="00E02552" w:rsidRDefault="00BF662F" w:rsidP="00E02552">
      <w:pPr>
        <w:numPr>
          <w:ilvl w:val="0"/>
          <w:numId w:val="7"/>
        </w:numPr>
      </w:pPr>
      <w:r w:rsidRPr="00E02552">
        <w:t>Обогащение словарного запаса.</w:t>
      </w:r>
    </w:p>
    <w:p w:rsidR="00BF662F" w:rsidRPr="00E02552" w:rsidRDefault="00BF662F" w:rsidP="00E02552">
      <w:pPr>
        <w:numPr>
          <w:ilvl w:val="0"/>
          <w:numId w:val="7"/>
        </w:numPr>
      </w:pPr>
      <w:r w:rsidRPr="00E02552">
        <w:t>Составление предложений по схеме.</w:t>
      </w:r>
    </w:p>
    <w:p w:rsidR="00BF662F" w:rsidRPr="00E02552" w:rsidRDefault="00BF662F" w:rsidP="00E02552">
      <w:r w:rsidRPr="00E02552">
        <w:rPr>
          <w:b/>
          <w:bCs/>
        </w:rPr>
        <w:t>ХОД УРОКА</w:t>
      </w:r>
    </w:p>
    <w:p w:rsidR="00BF662F" w:rsidRPr="00E02552" w:rsidRDefault="00BF662F" w:rsidP="00E02552">
      <w:r w:rsidRPr="00E02552">
        <w:rPr>
          <w:b/>
          <w:bCs/>
        </w:rPr>
        <w:t>I. Организационный момент.</w:t>
      </w:r>
    </w:p>
    <w:p w:rsidR="00BF662F" w:rsidRPr="00E02552" w:rsidRDefault="00BF662F" w:rsidP="00E02552">
      <w:r w:rsidRPr="00E02552">
        <w:rPr>
          <w:b/>
          <w:bCs/>
        </w:rPr>
        <w:t xml:space="preserve">У. </w:t>
      </w:r>
      <w:r w:rsidRPr="00E02552">
        <w:t>Повернулись друг к другу. Улыбнулись. И опять ко мне вернулись.</w:t>
      </w:r>
    </w:p>
    <w:p w:rsidR="00BF662F" w:rsidRPr="00E02552" w:rsidRDefault="00BF662F" w:rsidP="00E02552">
      <w:r w:rsidRPr="00E02552">
        <w:rPr>
          <w:b/>
          <w:bCs/>
        </w:rPr>
        <w:t>II. Повторение изученного материала.</w:t>
      </w:r>
    </w:p>
    <w:p w:rsidR="00BF662F" w:rsidRPr="00E02552" w:rsidRDefault="00BF662F" w:rsidP="00E02552">
      <w:r w:rsidRPr="00E02552">
        <w:rPr>
          <w:b/>
          <w:bCs/>
        </w:rPr>
        <w:t>У.</w:t>
      </w:r>
      <w:r w:rsidRPr="00E02552">
        <w:t xml:space="preserve"> Сегодня на уроке обучения грамоте мы познакомимся с новым звуком [Ш]. Но сначала нам надо вспомнить в чем отличие звуков от букв.</w:t>
      </w:r>
    </w:p>
    <w:p w:rsidR="00BF662F" w:rsidRPr="00E02552" w:rsidRDefault="00BF662F" w:rsidP="00E02552">
      <w:r w:rsidRPr="00E02552">
        <w:rPr>
          <w:b/>
          <w:bCs/>
        </w:rPr>
        <w:t>Д.</w:t>
      </w:r>
      <w:r w:rsidRPr="00E02552">
        <w:t xml:space="preserve"> Звуки мы произносим и слышим, а буквы мы пишем и видим.</w:t>
      </w:r>
    </w:p>
    <w:p w:rsidR="00BF662F" w:rsidRPr="00E02552" w:rsidRDefault="00BF662F" w:rsidP="00E02552">
      <w:r w:rsidRPr="00E02552">
        <w:t>Мы не можем звук увидеть,</w:t>
      </w:r>
      <w:r w:rsidRPr="00E02552">
        <w:br/>
        <w:t>И не можем в руки взять.</w:t>
      </w:r>
      <w:r w:rsidRPr="00E02552">
        <w:br/>
        <w:t>Звук мы можем только слышать,</w:t>
      </w:r>
      <w:r w:rsidRPr="00E02552">
        <w:br/>
        <w:t>А еще его сказать.</w:t>
      </w:r>
    </w:p>
    <w:p w:rsidR="00BF662F" w:rsidRPr="00E02552" w:rsidRDefault="00BF662F" w:rsidP="00E02552">
      <w:r w:rsidRPr="00E02552">
        <w:rPr>
          <w:b/>
          <w:bCs/>
        </w:rPr>
        <w:t>У.</w:t>
      </w:r>
      <w:r w:rsidRPr="00E02552">
        <w:t>На какие две большие группы делятся все звуки русского языка?</w:t>
      </w:r>
    </w:p>
    <w:p w:rsidR="00BF662F" w:rsidRPr="00E02552" w:rsidRDefault="00BF662F" w:rsidP="00E02552">
      <w:r w:rsidRPr="00E02552">
        <w:rPr>
          <w:b/>
          <w:bCs/>
        </w:rPr>
        <w:t>Д.</w:t>
      </w:r>
      <w:r w:rsidRPr="00E02552">
        <w:t xml:space="preserve"> Звуки делятся на гласные и согласные.</w:t>
      </w:r>
    </w:p>
    <w:p w:rsidR="00BF662F" w:rsidRPr="00E02552" w:rsidRDefault="00BF662F" w:rsidP="00E02552">
      <w:r w:rsidRPr="00E02552">
        <w:rPr>
          <w:b/>
          <w:bCs/>
        </w:rPr>
        <w:t xml:space="preserve">У. </w:t>
      </w:r>
      <w:r w:rsidRPr="00E02552">
        <w:t>В чем отличие гласных звуков от согласных?</w:t>
      </w:r>
    </w:p>
    <w:p w:rsidR="00BF662F" w:rsidRPr="00E02552" w:rsidRDefault="00BF662F" w:rsidP="00E02552">
      <w:r w:rsidRPr="00E02552">
        <w:rPr>
          <w:b/>
          <w:bCs/>
        </w:rPr>
        <w:t>Д.</w:t>
      </w:r>
      <w:r w:rsidRPr="00E02552">
        <w:t xml:space="preserve"> При произнесении гласного звука воздух проходит изо рта не встречает преград и поэтому звук можно долго тянуть, петь. Согласный звук не тянется, потому что при его произнесении воздух встречает препятствия.</w:t>
      </w:r>
    </w:p>
    <w:p w:rsidR="00BF662F" w:rsidRPr="00E02552" w:rsidRDefault="00BF662F" w:rsidP="00E02552">
      <w:r w:rsidRPr="00E02552">
        <w:t>Гласные тянутся к песенке звонкой.</w:t>
      </w:r>
      <w:r w:rsidRPr="00E02552">
        <w:br/>
        <w:t>Могут заплакать и зарыдать.</w:t>
      </w:r>
      <w:r w:rsidRPr="00E02552">
        <w:br/>
        <w:t>В темном лесу звать и аукать,</w:t>
      </w:r>
      <w:r w:rsidRPr="00E02552">
        <w:br/>
        <w:t>Но не желают свистеть и ворчать.</w:t>
      </w:r>
    </w:p>
    <w:p w:rsidR="00BF662F" w:rsidRPr="00E02552" w:rsidRDefault="00BF662F" w:rsidP="00E02552">
      <w:r w:rsidRPr="00E02552">
        <w:t>А согласные согласны</w:t>
      </w:r>
      <w:r w:rsidRPr="00E02552">
        <w:br/>
        <w:t xml:space="preserve">Шелестеть, шептать, скрипеть, </w:t>
      </w:r>
      <w:r w:rsidRPr="00E02552">
        <w:br/>
        <w:t>Даже фыркать и шипеть,</w:t>
      </w:r>
      <w:r w:rsidRPr="00E02552">
        <w:br/>
        <w:t>Но не хочется им петь.</w:t>
      </w:r>
    </w:p>
    <w:p w:rsidR="00BF662F" w:rsidRPr="00E02552" w:rsidRDefault="00BF662F" w:rsidP="00E02552">
      <w:r w:rsidRPr="00E02552">
        <w:rPr>
          <w:b/>
          <w:bCs/>
        </w:rPr>
        <w:t>У.</w:t>
      </w:r>
      <w:r w:rsidRPr="00E02552">
        <w:t xml:space="preserve"> Молодцы!</w:t>
      </w:r>
    </w:p>
    <w:p w:rsidR="00BF662F" w:rsidRPr="00E02552" w:rsidRDefault="00BF662F" w:rsidP="00E02552">
      <w:r w:rsidRPr="00E02552">
        <w:rPr>
          <w:b/>
          <w:bCs/>
        </w:rPr>
        <w:t>III. Введение нового звука.</w:t>
      </w:r>
    </w:p>
    <w:p w:rsidR="00BF662F" w:rsidRPr="00E02552" w:rsidRDefault="00BF662F" w:rsidP="00E02552">
      <w:r w:rsidRPr="00E02552">
        <w:rPr>
          <w:b/>
          <w:bCs/>
        </w:rPr>
        <w:t>У</w:t>
      </w:r>
      <w:r w:rsidRPr="00E02552">
        <w:t xml:space="preserve">. Отгадайте загадки, в отгадках выделите первый звук [1]. </w:t>
      </w:r>
    </w:p>
    <w:p w:rsidR="00BF662F" w:rsidRPr="00E02552" w:rsidRDefault="00BF662F" w:rsidP="00E02552">
      <w:r w:rsidRPr="00E02552">
        <w:t xml:space="preserve">Кругленький летает, </w:t>
      </w:r>
      <w:r w:rsidRPr="00E02552">
        <w:br/>
        <w:t>А куда – не знает. (Шарик) Г.Венгер</w:t>
      </w:r>
    </w:p>
    <w:p w:rsidR="00BF662F" w:rsidRPr="00E02552" w:rsidRDefault="00BF662F" w:rsidP="00E02552">
      <w:r w:rsidRPr="00E02552">
        <w:t>Сначала пряталась в траве</w:t>
      </w:r>
      <w:r w:rsidRPr="00E02552">
        <w:br/>
        <w:t xml:space="preserve">Теперь сидит на голове. (Шапка) </w:t>
      </w:r>
    </w:p>
    <w:p w:rsidR="00BF662F" w:rsidRPr="00E02552" w:rsidRDefault="00BF662F" w:rsidP="00E02552">
      <w:r w:rsidRPr="00E02552">
        <w:rPr>
          <w:b/>
          <w:bCs/>
          <w:i/>
          <w:iCs/>
        </w:rPr>
        <w:t xml:space="preserve">Игра “Доскажи словечко” </w:t>
      </w:r>
    </w:p>
    <w:p w:rsidR="00BF662F" w:rsidRPr="00E02552" w:rsidRDefault="00BF662F" w:rsidP="00E02552">
      <w:r w:rsidRPr="00E02552">
        <w:t xml:space="preserve">Я рубашку сшила мишке, </w:t>
      </w:r>
      <w:r w:rsidRPr="00E02552">
        <w:br/>
        <w:t xml:space="preserve">Я сошью ему … (штанишки). </w:t>
      </w:r>
    </w:p>
    <w:p w:rsidR="00BF662F" w:rsidRPr="00E02552" w:rsidRDefault="00BF662F" w:rsidP="00E02552">
      <w:r w:rsidRPr="00E02552">
        <w:rPr>
          <w:b/>
          <w:bCs/>
        </w:rPr>
        <w:t>У.</w:t>
      </w:r>
      <w:r w:rsidRPr="00E02552">
        <w:t xml:space="preserve"> Итак, какой первый звук мы слышим?</w:t>
      </w:r>
    </w:p>
    <w:p w:rsidR="00BF662F" w:rsidRPr="00E02552" w:rsidRDefault="00BF662F" w:rsidP="00E02552">
      <w:r w:rsidRPr="00E02552">
        <w:rPr>
          <w:b/>
          <w:bCs/>
        </w:rPr>
        <w:t>Д.</w:t>
      </w:r>
      <w:r w:rsidRPr="00E02552">
        <w:t xml:space="preserve"> Это звук [ш]. </w:t>
      </w:r>
    </w:p>
    <w:p w:rsidR="00BF662F" w:rsidRPr="00E02552" w:rsidRDefault="00BF662F" w:rsidP="00E02552">
      <w:r w:rsidRPr="00E02552">
        <w:rPr>
          <w:b/>
          <w:bCs/>
        </w:rPr>
        <w:t>У.</w:t>
      </w:r>
      <w:r w:rsidRPr="00E02552">
        <w:t xml:space="preserve"> А теперь – ш-ш-ш! Слушайте еще одну загадку!</w:t>
      </w:r>
    </w:p>
    <w:p w:rsidR="00BF662F" w:rsidRPr="00E02552" w:rsidRDefault="00BF662F" w:rsidP="00E02552">
      <w:r w:rsidRPr="00E02552">
        <w:t>Ну-ка, вытяните шеи,</w:t>
      </w:r>
      <w:r w:rsidRPr="00E02552">
        <w:br/>
        <w:t>Навострите ваши уши</w:t>
      </w:r>
      <w:r w:rsidRPr="00E02552">
        <w:br/>
        <w:t xml:space="preserve">И попробуйте скорее </w:t>
      </w:r>
      <w:r w:rsidRPr="00E02552">
        <w:br/>
        <w:t>Дать мне правильный ответ.</w:t>
      </w:r>
    </w:p>
    <w:p w:rsidR="00BF662F" w:rsidRPr="00E02552" w:rsidRDefault="00BF662F" w:rsidP="00E02552">
      <w:r w:rsidRPr="00E02552">
        <w:t>Что такое есть у Хрю</w:t>
      </w:r>
      <w:r w:rsidRPr="00E02552">
        <w:rPr>
          <w:b/>
          <w:bCs/>
        </w:rPr>
        <w:t>ш</w:t>
      </w:r>
      <w:r w:rsidRPr="00E02552">
        <w:t xml:space="preserve">и, </w:t>
      </w:r>
      <w:r w:rsidRPr="00E02552">
        <w:br/>
        <w:t>У Степа</w:t>
      </w:r>
      <w:r w:rsidRPr="00E02552">
        <w:rPr>
          <w:b/>
          <w:bCs/>
        </w:rPr>
        <w:t>ш</w:t>
      </w:r>
      <w:r w:rsidRPr="00E02552">
        <w:t>ки и Карку</w:t>
      </w:r>
      <w:r w:rsidRPr="00E02552">
        <w:rPr>
          <w:b/>
          <w:bCs/>
        </w:rPr>
        <w:t>ш</w:t>
      </w:r>
      <w:r w:rsidRPr="00E02552">
        <w:t xml:space="preserve">и, </w:t>
      </w:r>
      <w:r w:rsidRPr="00E02552">
        <w:br/>
        <w:t xml:space="preserve">А у нашего у Фили </w:t>
      </w:r>
      <w:r w:rsidRPr="00E02552">
        <w:br/>
        <w:t>Совершенно даже нет.</w:t>
      </w:r>
    </w:p>
    <w:p w:rsidR="00BF662F" w:rsidRPr="00E02552" w:rsidRDefault="00BF662F" w:rsidP="00E02552">
      <w:r w:rsidRPr="00E02552">
        <w:rPr>
          <w:b/>
          <w:bCs/>
        </w:rPr>
        <w:t>Д.</w:t>
      </w:r>
      <w:r w:rsidRPr="00E02552">
        <w:t xml:space="preserve"> Это – звук [ш]. </w:t>
      </w:r>
    </w:p>
    <w:p w:rsidR="00BF662F" w:rsidRPr="00E02552" w:rsidRDefault="00BF662F" w:rsidP="00E02552">
      <w:r w:rsidRPr="00E02552">
        <w:rPr>
          <w:b/>
          <w:bCs/>
        </w:rPr>
        <w:t>У.</w:t>
      </w:r>
      <w:r w:rsidRPr="00E02552">
        <w:t xml:space="preserve"> В какой части слова мы его слышим? Произнесите и прислушайтесь: Степаш-шка, Хрюш-ша, Каркуш-ша. Филя расстроен, а давайте изменим слово “Филя” так, чтобы в нем тоже был звук [ш]. Филюш-шка.</w:t>
      </w:r>
    </w:p>
    <w:p w:rsidR="00BF662F" w:rsidRPr="00E02552" w:rsidRDefault="00BF662F" w:rsidP="00E02552">
      <w:r w:rsidRPr="00E02552">
        <w:rPr>
          <w:b/>
          <w:bCs/>
        </w:rPr>
        <w:t>Д.</w:t>
      </w:r>
      <w:r w:rsidRPr="00E02552">
        <w:t xml:space="preserve"> Этот звук слышится в середине слова.</w:t>
      </w:r>
    </w:p>
    <w:p w:rsidR="00BF662F" w:rsidRPr="00E02552" w:rsidRDefault="00BF662F" w:rsidP="00E02552">
      <w:r w:rsidRPr="00E02552">
        <w:rPr>
          <w:b/>
          <w:bCs/>
        </w:rPr>
        <w:t>У.</w:t>
      </w:r>
      <w:r w:rsidRPr="00E02552">
        <w:t xml:space="preserve"> А теперь, нарядим Филюшку, чтобы он выглядел веселым и смешным. Подберите слова со звуком [ш].</w:t>
      </w:r>
    </w:p>
    <w:p w:rsidR="00BF662F" w:rsidRPr="00E02552" w:rsidRDefault="00BF662F" w:rsidP="00E02552">
      <w:r w:rsidRPr="00E02552">
        <w:rPr>
          <w:b/>
          <w:bCs/>
        </w:rPr>
        <w:t xml:space="preserve">Д. </w:t>
      </w:r>
      <w:r w:rsidRPr="00E02552">
        <w:t>Шуба, шапочка, шарф, варежки, шлепанцы, шерстяные носки, шорты, шелковый платочек в руке и т.д.</w:t>
      </w:r>
    </w:p>
    <w:p w:rsidR="00BF662F" w:rsidRPr="00E02552" w:rsidRDefault="00BF662F" w:rsidP="00E02552">
      <w:r w:rsidRPr="00E02552">
        <w:rPr>
          <w:b/>
          <w:bCs/>
        </w:rPr>
        <w:t>У.</w:t>
      </w:r>
      <w:r w:rsidRPr="00E02552">
        <w:t xml:space="preserve"> Посмотрите, какой смешной получился Филя. Ему наверное нравится его новая одежда.</w:t>
      </w:r>
    </w:p>
    <w:p w:rsidR="00BF662F" w:rsidRPr="00E02552" w:rsidRDefault="00BF662F" w:rsidP="00E02552">
      <w:r w:rsidRPr="00E02552">
        <w:rPr>
          <w:b/>
          <w:bCs/>
        </w:rPr>
        <w:t>У.</w:t>
      </w:r>
      <w:r w:rsidRPr="00E02552">
        <w:t xml:space="preserve"> Ребята, а кто попробует назвать слова, в которых звук [ш] слышится в конце слова?</w:t>
      </w:r>
    </w:p>
    <w:p w:rsidR="00BF662F" w:rsidRPr="00E02552" w:rsidRDefault="00BF662F" w:rsidP="00E02552">
      <w:r w:rsidRPr="00E02552">
        <w:rPr>
          <w:b/>
          <w:bCs/>
        </w:rPr>
        <w:t>Д.</w:t>
      </w:r>
      <w:r w:rsidRPr="00E02552">
        <w:t xml:space="preserve"> Шалаш, фарш, морж, еж, карандаш, камыш и др.</w:t>
      </w:r>
    </w:p>
    <w:p w:rsidR="00BF662F" w:rsidRPr="00E02552" w:rsidRDefault="00BF662F" w:rsidP="00E02552">
      <w:pPr>
        <w:rPr>
          <w:b/>
          <w:bCs/>
        </w:rPr>
      </w:pPr>
      <w:r w:rsidRPr="00E02552">
        <w:rPr>
          <w:b/>
          <w:bCs/>
        </w:rPr>
        <w:t>IV. Характеристика звука [ш].</w:t>
      </w:r>
    </w:p>
    <w:p w:rsidR="00BF662F" w:rsidRPr="00E02552" w:rsidRDefault="00BF662F" w:rsidP="00E02552">
      <w:r w:rsidRPr="00E02552">
        <w:rPr>
          <w:b/>
          <w:bCs/>
        </w:rPr>
        <w:t xml:space="preserve">У. </w:t>
      </w:r>
      <w:r w:rsidRPr="00E02552">
        <w:t xml:space="preserve">Сейчас нам необходимо дать характеристику новому звуку. </w:t>
      </w:r>
    </w:p>
    <w:p w:rsidR="00BF662F" w:rsidRPr="00E02552" w:rsidRDefault="00BF662F" w:rsidP="00E02552">
      <w:r w:rsidRPr="00E02552">
        <w:rPr>
          <w:b/>
          <w:bCs/>
        </w:rPr>
        <w:t>У</w:t>
      </w:r>
      <w:r w:rsidRPr="00E02552">
        <w:t>. Составьте план, по которому будите определять характеристику. С чего мы начнем?</w:t>
      </w:r>
    </w:p>
    <w:p w:rsidR="00BF662F" w:rsidRPr="00E02552" w:rsidRDefault="00BF662F" w:rsidP="00E02552">
      <w:r w:rsidRPr="00E02552">
        <w:rPr>
          <w:b/>
          <w:bCs/>
        </w:rPr>
        <w:t>Д</w:t>
      </w:r>
      <w:r w:rsidRPr="00E02552">
        <w:t>. Нужно определить гласный или согласный, звонкий или глухой, твердый или мягкий.</w:t>
      </w:r>
    </w:p>
    <w:p w:rsidR="00BF662F" w:rsidRPr="00E02552" w:rsidRDefault="00BF662F" w:rsidP="00E02552">
      <w:r w:rsidRPr="00E02552">
        <w:rPr>
          <w:b/>
          <w:bCs/>
        </w:rPr>
        <w:t>У</w:t>
      </w:r>
      <w:r w:rsidRPr="00E02552">
        <w:t>. Какие известные приемы помогут вам справиться с задачей?</w:t>
      </w:r>
    </w:p>
    <w:p w:rsidR="00BF662F" w:rsidRPr="00E02552" w:rsidRDefault="00BF662F" w:rsidP="00E02552">
      <w:r w:rsidRPr="00E02552">
        <w:rPr>
          <w:b/>
          <w:bCs/>
        </w:rPr>
        <w:t>Д</w:t>
      </w:r>
      <w:r w:rsidRPr="00E02552">
        <w:t>. Если звук тянется при произношении, его можно петь, то это звук – гласный, если воздух на своем пути встречает преграды, то – согласный.</w:t>
      </w:r>
    </w:p>
    <w:p w:rsidR="00BF662F" w:rsidRPr="00E02552" w:rsidRDefault="00BF662F" w:rsidP="00E02552">
      <w:r w:rsidRPr="00E02552">
        <w:t>Для определения звонкий или глухой звук мы закроем ушки или подставим ладошку к горлышку. Если в образовании звука участвует голос, голосовые связки вибрируют, то звук звонкий, если нет – то глухой.</w:t>
      </w:r>
    </w:p>
    <w:p w:rsidR="00BF662F" w:rsidRPr="00E02552" w:rsidRDefault="00BF662F" w:rsidP="00E02552">
      <w:r w:rsidRPr="00E02552">
        <w:t>Определяем твердый или мягкий.</w:t>
      </w:r>
    </w:p>
    <w:p w:rsidR="00BF662F" w:rsidRPr="00E02552" w:rsidRDefault="00BF662F" w:rsidP="00E02552">
      <w:r w:rsidRPr="00E02552">
        <w:rPr>
          <w:b/>
          <w:bCs/>
        </w:rPr>
        <w:t>У</w:t>
      </w:r>
      <w:r w:rsidRPr="00E02552">
        <w:t>. Повторите ход работы.</w:t>
      </w:r>
    </w:p>
    <w:p w:rsidR="00BF662F" w:rsidRPr="00E02552" w:rsidRDefault="00BF662F" w:rsidP="00E02552">
      <w:r w:rsidRPr="00E02552">
        <w:t>Учащиеся работают самостоятельно.</w:t>
      </w:r>
    </w:p>
    <w:p w:rsidR="00BF662F" w:rsidRPr="00E02552" w:rsidRDefault="00BF662F" w:rsidP="00E02552">
      <w:r w:rsidRPr="00E02552">
        <w:rPr>
          <w:b/>
          <w:bCs/>
        </w:rPr>
        <w:t>У.</w:t>
      </w:r>
      <w:r w:rsidRPr="00E02552">
        <w:t xml:space="preserve"> Над чем вы работали сейчас?</w:t>
      </w:r>
    </w:p>
    <w:p w:rsidR="00BF662F" w:rsidRPr="00E02552" w:rsidRDefault="00BF662F" w:rsidP="00E02552">
      <w:r w:rsidRPr="00E02552">
        <w:rPr>
          <w:b/>
          <w:bCs/>
        </w:rPr>
        <w:t>Д.</w:t>
      </w:r>
      <w:r w:rsidRPr="00E02552">
        <w:t xml:space="preserve"> Выделяли звук в слове, давали характеристику.</w:t>
      </w:r>
    </w:p>
    <w:p w:rsidR="00BF662F" w:rsidRPr="00E02552" w:rsidRDefault="00BF662F" w:rsidP="00E02552">
      <w:r w:rsidRPr="00E02552">
        <w:rPr>
          <w:b/>
          <w:bCs/>
        </w:rPr>
        <w:t>У.</w:t>
      </w:r>
      <w:r w:rsidRPr="00E02552">
        <w:t xml:space="preserve"> Выделить первый и последний звук в слове “шалаш”, дать ему характеристику.</w:t>
      </w:r>
    </w:p>
    <w:p w:rsidR="00BF662F" w:rsidRPr="00E02552" w:rsidRDefault="00BF662F" w:rsidP="00E02552">
      <w:r w:rsidRPr="00E02552">
        <w:rPr>
          <w:b/>
          <w:bCs/>
        </w:rPr>
        <w:t>Д</w:t>
      </w:r>
      <w:r w:rsidRPr="00E02552">
        <w:t xml:space="preserve">. Ответы. </w:t>
      </w:r>
    </w:p>
    <w:p w:rsidR="00BF662F" w:rsidRPr="00E02552" w:rsidRDefault="00BF662F" w:rsidP="00E02552">
      <w:r w:rsidRPr="00E02552">
        <w:rPr>
          <w:b/>
          <w:bCs/>
        </w:rPr>
        <w:t>У</w:t>
      </w:r>
      <w:r w:rsidRPr="00E02552">
        <w:t xml:space="preserve">. Кто при работе испытывал трудности? У кого не было ошибок? </w:t>
      </w:r>
    </w:p>
    <w:p w:rsidR="00BF662F" w:rsidRPr="00E02552" w:rsidRDefault="00BF662F" w:rsidP="00E02552">
      <w:r w:rsidRPr="00E02552">
        <w:rPr>
          <w:i/>
          <w:iCs/>
        </w:rPr>
        <w:t>Учитель выставляет карточку с буквой "Ш" в ленту звуков и букв.</w:t>
      </w:r>
    </w:p>
    <w:p w:rsidR="00BF662F" w:rsidRPr="00E02552" w:rsidRDefault="00BF662F" w:rsidP="00E02552">
      <w:r w:rsidRPr="00E02552">
        <w:rPr>
          <w:b/>
          <w:bCs/>
        </w:rPr>
        <w:t>У.</w:t>
      </w:r>
      <w:r w:rsidRPr="00E02552">
        <w:t xml:space="preserve"> На доске записаны буквы Ш. Она бывает и толстая, и тоненькая и узенькая, и широкая. И все равно, когда читаешь ее, получается шипение: ш-ш-ш. Правильно произносите звук [ш], а то буква обидется и уйдет. И тогда на вашем доме будет не крыша, а крыса. Плюшевый мишка станет миской, а девочка Иришка – ириской. Эта буква бывает заглавная и маленькая. Почему звук один, а буквы две?</w:t>
      </w:r>
    </w:p>
    <w:p w:rsidR="00BF662F" w:rsidRPr="00E02552" w:rsidRDefault="00BF662F" w:rsidP="00E02552">
      <w:r w:rsidRPr="00E02552">
        <w:rPr>
          <w:b/>
          <w:bCs/>
        </w:rPr>
        <w:t>Д</w:t>
      </w:r>
      <w:r w:rsidRPr="00E02552">
        <w:t>. С заглавной буквы мы будем писать имена собственные и первую букву в предложении, а остальные слова напишем с маленькой буквы.</w:t>
      </w:r>
    </w:p>
    <w:p w:rsidR="00BF662F" w:rsidRPr="00E02552" w:rsidRDefault="00BF662F" w:rsidP="00E02552">
      <w:r w:rsidRPr="00E02552">
        <w:rPr>
          <w:b/>
          <w:bCs/>
        </w:rPr>
        <w:t>V. Физкультминутка.</w:t>
      </w:r>
    </w:p>
    <w:p w:rsidR="00BF662F" w:rsidRPr="00E02552" w:rsidRDefault="00BF662F" w:rsidP="00E02552">
      <w:r w:rsidRPr="00E02552">
        <w:rPr>
          <w:b/>
          <w:bCs/>
        </w:rPr>
        <w:t>У.</w:t>
      </w:r>
      <w:r w:rsidRPr="00E02552">
        <w:t xml:space="preserve"> Я вам буду называть слова, а вы должны определить с какой буквы они пишутся. Если с заглавной, то вы встанете на мысочки, если с маленькой – присядете.</w:t>
      </w:r>
    </w:p>
    <w:p w:rsidR="00BF662F" w:rsidRPr="00E02552" w:rsidRDefault="00BF662F" w:rsidP="00E02552">
      <w:r w:rsidRPr="00E02552">
        <w:rPr>
          <w:i/>
          <w:iCs/>
        </w:rPr>
        <w:t>Учитель называет слова.</w:t>
      </w:r>
    </w:p>
    <w:p w:rsidR="00BF662F" w:rsidRPr="00E02552" w:rsidRDefault="00BF662F" w:rsidP="00E02552">
      <w:r w:rsidRPr="00E02552">
        <w:rPr>
          <w:b/>
          <w:bCs/>
        </w:rPr>
        <w:t>У.</w:t>
      </w:r>
      <w:r w:rsidRPr="00E02552">
        <w:t xml:space="preserve"> Какие слова пишутся с заглавной буквы?</w:t>
      </w:r>
    </w:p>
    <w:p w:rsidR="00BF662F" w:rsidRPr="00E02552" w:rsidRDefault="00BF662F" w:rsidP="00E02552">
      <w:r w:rsidRPr="00E02552">
        <w:rPr>
          <w:b/>
          <w:bCs/>
        </w:rPr>
        <w:t xml:space="preserve">Д. </w:t>
      </w:r>
    </w:p>
    <w:p w:rsidR="00BF662F" w:rsidRPr="00E02552" w:rsidRDefault="00BF662F" w:rsidP="00E02552">
      <w:r w:rsidRPr="00E02552">
        <w:t>Имена, фамилии,</w:t>
      </w:r>
      <w:r w:rsidRPr="00E02552">
        <w:br/>
        <w:t>Клички, города –</w:t>
      </w:r>
      <w:r w:rsidRPr="00E02552">
        <w:br/>
        <w:t>Все с заглавной буквы</w:t>
      </w:r>
      <w:r w:rsidRPr="00E02552">
        <w:br/>
        <w:t>Пишутся всегда".</w:t>
      </w:r>
    </w:p>
    <w:p w:rsidR="00BF662F" w:rsidRPr="00E02552" w:rsidRDefault="00BF662F" w:rsidP="00E02552">
      <w:r w:rsidRPr="00E02552">
        <w:rPr>
          <w:b/>
          <w:bCs/>
        </w:rPr>
        <w:t>У.</w:t>
      </w:r>
      <w:r w:rsidRPr="00E02552">
        <w:t xml:space="preserve"> Теперь давайте сделаем звуковой анализ слов по рядам: Хрюша, Степашка, Каркуша.</w:t>
      </w:r>
    </w:p>
    <w:p w:rsidR="00BF662F" w:rsidRPr="00E02552" w:rsidRDefault="00BF662F" w:rsidP="00E02552">
      <w:r w:rsidRPr="00E02552">
        <w:rPr>
          <w:i/>
          <w:iCs/>
        </w:rPr>
        <w:t>С помощью учителя дети составляют схемы слов, используя красные, синие, зеленые круги (прямоугольники), которыми обозначают гласные и согласные звуки, делят слово на слоги и ставят ударение.</w:t>
      </w:r>
    </w:p>
    <w:p w:rsidR="00BF662F" w:rsidRPr="00E02552" w:rsidRDefault="00BF662F" w:rsidP="00E02552">
      <w:r w:rsidRPr="00E02552">
        <w:rPr>
          <w:b/>
          <w:bCs/>
        </w:rPr>
        <w:t>VI. Работа со слоговыми таблицами.</w:t>
      </w:r>
    </w:p>
    <w:tbl>
      <w:tblPr>
        <w:tblW w:w="0" w:type="auto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618"/>
        <w:gridCol w:w="618"/>
        <w:gridCol w:w="780"/>
        <w:gridCol w:w="775"/>
      </w:tblGrid>
      <w:tr w:rsidR="00BF662F" w:rsidRPr="005E3B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BF662F" w:rsidRPr="005E3B00" w:rsidRDefault="00BF662F" w:rsidP="00E02552">
            <w:r w:rsidRPr="005E3B00">
              <w:rPr>
                <w:b/>
                <w:bCs/>
              </w:rPr>
              <w:t xml:space="preserve">ША </w:t>
            </w:r>
            <w:r w:rsidRPr="005E3B00">
              <w:rPr>
                <w:b/>
                <w:bCs/>
              </w:rPr>
              <w:br/>
              <w:t>ШО</w:t>
            </w:r>
            <w:r w:rsidRPr="005E3B00">
              <w:rPr>
                <w:b/>
                <w:bCs/>
              </w:rPr>
              <w:br/>
              <w:t>ШИ</w:t>
            </w:r>
            <w:r w:rsidRPr="005E3B00">
              <w:rPr>
                <w:b/>
                <w:bCs/>
              </w:rPr>
              <w:br/>
              <w:t>ШУ</w:t>
            </w:r>
            <w:r w:rsidRPr="005E3B00">
              <w:rPr>
                <w:b/>
                <w:bCs/>
              </w:rPr>
              <w:br/>
              <w:t>ШЕ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BF662F" w:rsidRPr="005E3B00" w:rsidRDefault="00BF662F" w:rsidP="00E02552">
            <w:r w:rsidRPr="005E3B00">
              <w:rPr>
                <w:b/>
                <w:bCs/>
              </w:rPr>
              <w:t>АШ</w:t>
            </w:r>
            <w:r w:rsidRPr="005E3B00">
              <w:rPr>
                <w:b/>
                <w:bCs/>
              </w:rPr>
              <w:br/>
              <w:t>ОШ</w:t>
            </w:r>
            <w:r w:rsidRPr="005E3B00">
              <w:rPr>
                <w:b/>
                <w:bCs/>
              </w:rPr>
              <w:br/>
              <w:t>ИШ</w:t>
            </w:r>
            <w:r w:rsidRPr="005E3B00">
              <w:rPr>
                <w:b/>
                <w:bCs/>
              </w:rPr>
              <w:br/>
              <w:t>УШ</w:t>
            </w:r>
            <w:r w:rsidRPr="005E3B00">
              <w:rPr>
                <w:b/>
                <w:bCs/>
              </w:rPr>
              <w:br/>
              <w:t>ЕШ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BF662F" w:rsidRPr="005E3B00" w:rsidRDefault="00BF662F" w:rsidP="00E02552">
            <w:r w:rsidRPr="005E3B00">
              <w:rPr>
                <w:b/>
                <w:bCs/>
              </w:rPr>
              <w:t>АША</w:t>
            </w:r>
            <w:r w:rsidRPr="005E3B00">
              <w:rPr>
                <w:b/>
                <w:bCs/>
              </w:rPr>
              <w:br/>
              <w:t>ОШО</w:t>
            </w:r>
            <w:r w:rsidRPr="005E3B00">
              <w:rPr>
                <w:b/>
                <w:bCs/>
              </w:rPr>
              <w:br/>
              <w:t>ИШИ</w:t>
            </w:r>
            <w:r w:rsidRPr="005E3B00">
              <w:rPr>
                <w:b/>
                <w:bCs/>
              </w:rPr>
              <w:br/>
              <w:t>УШУ</w:t>
            </w:r>
            <w:r w:rsidRPr="005E3B00">
              <w:rPr>
                <w:b/>
                <w:bCs/>
              </w:rPr>
              <w:br/>
              <w:t>ЕШЕ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</w:tcBorders>
          </w:tcPr>
          <w:p w:rsidR="00BF662F" w:rsidRPr="005E3B00" w:rsidRDefault="00BF662F" w:rsidP="00E02552">
            <w:r w:rsidRPr="005E3B00">
              <w:rPr>
                <w:b/>
                <w:bCs/>
              </w:rPr>
              <w:t>ИША</w:t>
            </w:r>
            <w:r w:rsidRPr="005E3B00">
              <w:rPr>
                <w:b/>
                <w:bCs/>
              </w:rPr>
              <w:br/>
              <w:t>ОША</w:t>
            </w:r>
            <w:r w:rsidRPr="005E3B00">
              <w:rPr>
                <w:b/>
                <w:bCs/>
              </w:rPr>
              <w:br/>
              <w:t>УША</w:t>
            </w:r>
            <w:r w:rsidRPr="005E3B00">
              <w:rPr>
                <w:b/>
                <w:bCs/>
              </w:rPr>
              <w:br/>
              <w:t>ИШО</w:t>
            </w:r>
            <w:r w:rsidRPr="005E3B00">
              <w:rPr>
                <w:b/>
                <w:bCs/>
              </w:rPr>
              <w:br/>
              <w:t>ОШУ</w:t>
            </w:r>
          </w:p>
        </w:tc>
      </w:tr>
    </w:tbl>
    <w:p w:rsidR="00BF662F" w:rsidRPr="00E02552" w:rsidRDefault="00BF662F" w:rsidP="00E02552">
      <w:r w:rsidRPr="00E02552">
        <w:rPr>
          <w:i/>
          <w:iCs/>
        </w:rPr>
        <w:t xml:space="preserve">Эти таблицы дети читают громко, тихо, от тихого чтения – к громкому, от громкого – к тихому, в разбивку, сверху вниз, снизу вверх и т.д. </w:t>
      </w:r>
    </w:p>
    <w:p w:rsidR="00BF662F" w:rsidRPr="00E02552" w:rsidRDefault="00BF662F" w:rsidP="00E02552">
      <w:r w:rsidRPr="00E02552">
        <w:rPr>
          <w:b/>
          <w:bCs/>
        </w:rPr>
        <w:t>VII. Работа по обогащению словарного запаса</w:t>
      </w:r>
      <w:r w:rsidRPr="00E02552">
        <w:t xml:space="preserve"> (заранее распечатанные слова, вывешиваются на доску).</w:t>
      </w:r>
    </w:p>
    <w:p w:rsidR="00BF662F" w:rsidRPr="00E02552" w:rsidRDefault="00BF662F" w:rsidP="00E02552">
      <w:r w:rsidRPr="00E02552">
        <w:rPr>
          <w:b/>
          <w:bCs/>
        </w:rPr>
        <w:t>У. Прочитать слова первого столбика: шум, шумный, шумит.</w:t>
      </w:r>
    </w:p>
    <w:p w:rsidR="00BF662F" w:rsidRPr="00E02552" w:rsidRDefault="00BF662F" w:rsidP="00E02552">
      <w:r w:rsidRPr="00E02552">
        <w:rPr>
          <w:b/>
          <w:bCs/>
        </w:rPr>
        <w:t>У.</w:t>
      </w:r>
      <w:r w:rsidRPr="00E02552">
        <w:t xml:space="preserve"> Что можете сказать о словах?</w:t>
      </w:r>
    </w:p>
    <w:p w:rsidR="00BF662F" w:rsidRPr="00E02552" w:rsidRDefault="00BF662F" w:rsidP="00E02552">
      <w:r w:rsidRPr="00E02552">
        <w:rPr>
          <w:b/>
          <w:bCs/>
        </w:rPr>
        <w:t>Д.</w:t>
      </w:r>
      <w:r w:rsidRPr="00E02552">
        <w:t xml:space="preserve"> Эти слова близки по смыслу. Они являются родственными словами.</w:t>
      </w:r>
    </w:p>
    <w:p w:rsidR="00BF662F" w:rsidRPr="00E02552" w:rsidRDefault="00BF662F" w:rsidP="00E02552">
      <w:r w:rsidRPr="00E02552">
        <w:rPr>
          <w:b/>
          <w:bCs/>
        </w:rPr>
        <w:t>У.</w:t>
      </w:r>
      <w:r w:rsidRPr="00E02552">
        <w:t xml:space="preserve"> Какой общий корень в этих словах?</w:t>
      </w:r>
    </w:p>
    <w:p w:rsidR="00BF662F" w:rsidRPr="00E02552" w:rsidRDefault="00BF662F" w:rsidP="00E02552">
      <w:r w:rsidRPr="00E02552">
        <w:rPr>
          <w:b/>
          <w:bCs/>
        </w:rPr>
        <w:t>Д.</w:t>
      </w:r>
      <w:r w:rsidRPr="00E02552">
        <w:t xml:space="preserve"> Корень "шум".</w:t>
      </w:r>
    </w:p>
    <w:p w:rsidR="00BF662F" w:rsidRPr="00E02552" w:rsidRDefault="00BF662F" w:rsidP="00E02552">
      <w:r w:rsidRPr="00E02552">
        <w:rPr>
          <w:b/>
          <w:bCs/>
        </w:rPr>
        <w:t xml:space="preserve">У. </w:t>
      </w:r>
      <w:r w:rsidRPr="00E02552">
        <w:t>Что же такое родственные слова?</w:t>
      </w:r>
    </w:p>
    <w:p w:rsidR="00BF662F" w:rsidRPr="00E02552" w:rsidRDefault="00BF662F" w:rsidP="00E02552">
      <w:r w:rsidRPr="00E02552">
        <w:rPr>
          <w:b/>
          <w:bCs/>
        </w:rPr>
        <w:t>Д.</w:t>
      </w:r>
      <w:r w:rsidRPr="00E02552">
        <w:t xml:space="preserve"> Это слова, которые близки по смыслу и у них общий корень. </w:t>
      </w:r>
    </w:p>
    <w:p w:rsidR="00BF662F" w:rsidRPr="00E02552" w:rsidRDefault="00BF662F" w:rsidP="00E02552">
      <w:r w:rsidRPr="00E02552">
        <w:rPr>
          <w:b/>
          <w:bCs/>
        </w:rPr>
        <w:t>У.</w:t>
      </w:r>
      <w:r w:rsidRPr="00E02552">
        <w:t xml:space="preserve"> Подберите антоним к слову "шум".</w:t>
      </w:r>
    </w:p>
    <w:p w:rsidR="00BF662F" w:rsidRPr="00E02552" w:rsidRDefault="00BF662F" w:rsidP="00E02552">
      <w:r w:rsidRPr="00E02552">
        <w:rPr>
          <w:b/>
          <w:bCs/>
        </w:rPr>
        <w:t>Д.</w:t>
      </w:r>
      <w:r w:rsidRPr="00E02552">
        <w:t xml:space="preserve"> Тишина.</w:t>
      </w:r>
    </w:p>
    <w:p w:rsidR="00BF662F" w:rsidRPr="00E02552" w:rsidRDefault="00BF662F" w:rsidP="00E02552">
      <w:r w:rsidRPr="00E02552">
        <w:rPr>
          <w:b/>
          <w:bCs/>
        </w:rPr>
        <w:t>У.</w:t>
      </w:r>
      <w:r w:rsidRPr="00E02552">
        <w:t xml:space="preserve"> Что такое слова-антонимы?</w:t>
      </w:r>
    </w:p>
    <w:p w:rsidR="00BF662F" w:rsidRPr="00E02552" w:rsidRDefault="00BF662F" w:rsidP="00E02552">
      <w:r w:rsidRPr="00E02552">
        <w:rPr>
          <w:b/>
          <w:bCs/>
        </w:rPr>
        <w:t>Д.</w:t>
      </w:r>
      <w:r w:rsidRPr="00E02552">
        <w:t xml:space="preserve"> Антонимы – это слова противоположные по смыслу.</w:t>
      </w:r>
    </w:p>
    <w:p w:rsidR="00BF662F" w:rsidRPr="00E02552" w:rsidRDefault="00BF662F" w:rsidP="00E02552">
      <w:r w:rsidRPr="00E02552">
        <w:rPr>
          <w:b/>
          <w:bCs/>
        </w:rPr>
        <w:t>У.</w:t>
      </w:r>
      <w:r w:rsidRPr="00E02552">
        <w:t xml:space="preserve"> Во втором столбике (шут, шутит, шутка, шутник) найдите слова, отвечающие на вопросы </w:t>
      </w:r>
      <w:r w:rsidRPr="00E02552">
        <w:rPr>
          <w:i/>
          <w:iCs/>
        </w:rPr>
        <w:t>кто?</w:t>
      </w:r>
      <w:r w:rsidRPr="00E02552">
        <w:t xml:space="preserve"> или </w:t>
      </w:r>
      <w:r w:rsidRPr="00E02552">
        <w:rPr>
          <w:i/>
          <w:iCs/>
        </w:rPr>
        <w:t>что?</w:t>
      </w:r>
    </w:p>
    <w:p w:rsidR="00BF662F" w:rsidRPr="00E02552" w:rsidRDefault="00BF662F" w:rsidP="00E02552">
      <w:r w:rsidRPr="00E02552">
        <w:rPr>
          <w:b/>
          <w:bCs/>
        </w:rPr>
        <w:t>Д.</w:t>
      </w:r>
      <w:r w:rsidRPr="00E02552">
        <w:t xml:space="preserve"> Шут, шутка, шутник.</w:t>
      </w:r>
    </w:p>
    <w:p w:rsidR="00BF662F" w:rsidRPr="00E02552" w:rsidRDefault="00BF662F" w:rsidP="00E02552">
      <w:r w:rsidRPr="00E02552">
        <w:rPr>
          <w:b/>
          <w:bCs/>
        </w:rPr>
        <w:t>У.</w:t>
      </w:r>
      <w:r w:rsidRPr="00E02552">
        <w:t xml:space="preserve"> Почему слово "шутит" "лишнее" среди слов?</w:t>
      </w:r>
    </w:p>
    <w:p w:rsidR="00BF662F" w:rsidRPr="00E02552" w:rsidRDefault="00BF662F" w:rsidP="00E02552">
      <w:r w:rsidRPr="00E02552">
        <w:rPr>
          <w:b/>
          <w:bCs/>
        </w:rPr>
        <w:t>Д.</w:t>
      </w:r>
      <w:r w:rsidRPr="00E02552">
        <w:t xml:space="preserve"> Это слово отвечает на вопрос </w:t>
      </w:r>
      <w:r w:rsidRPr="00E02552">
        <w:rPr>
          <w:i/>
          <w:iCs/>
        </w:rPr>
        <w:t>что делает?</w:t>
      </w:r>
      <w:r w:rsidRPr="00E02552">
        <w:t xml:space="preserve"> и поэтому оно является "лишним".</w:t>
      </w:r>
    </w:p>
    <w:p w:rsidR="00BF662F" w:rsidRPr="00E02552" w:rsidRDefault="00BF662F" w:rsidP="00E02552">
      <w:r w:rsidRPr="00E02552">
        <w:rPr>
          <w:b/>
          <w:bCs/>
        </w:rPr>
        <w:t>У.</w:t>
      </w:r>
      <w:r w:rsidRPr="00E02552">
        <w:t xml:space="preserve"> А теперь выделяем корень в этих словах.</w:t>
      </w:r>
    </w:p>
    <w:p w:rsidR="00BF662F" w:rsidRPr="00E02552" w:rsidRDefault="00BF662F" w:rsidP="00E02552">
      <w:r w:rsidRPr="00E02552">
        <w:rPr>
          <w:b/>
          <w:bCs/>
        </w:rPr>
        <w:t>Д.</w:t>
      </w:r>
      <w:r w:rsidRPr="00E02552">
        <w:t xml:space="preserve"> В словах общий корень "шут".</w:t>
      </w:r>
    </w:p>
    <w:p w:rsidR="00BF662F" w:rsidRPr="00E02552" w:rsidRDefault="00BF662F" w:rsidP="00E02552">
      <w:r w:rsidRPr="00E02552">
        <w:rPr>
          <w:b/>
          <w:bCs/>
        </w:rPr>
        <w:t>У</w:t>
      </w:r>
      <w:r w:rsidRPr="00E02552">
        <w:t>. К слову "шут" подберите близкое по значению слово.</w:t>
      </w:r>
    </w:p>
    <w:p w:rsidR="00BF662F" w:rsidRPr="00E02552" w:rsidRDefault="00BF662F" w:rsidP="00E02552">
      <w:r w:rsidRPr="00E02552">
        <w:rPr>
          <w:b/>
          <w:bCs/>
        </w:rPr>
        <w:t>Д.</w:t>
      </w:r>
      <w:r w:rsidRPr="00E02552">
        <w:t xml:space="preserve"> Весельчак.</w:t>
      </w:r>
    </w:p>
    <w:p w:rsidR="00BF662F" w:rsidRPr="00E02552" w:rsidRDefault="00BF662F" w:rsidP="00E02552">
      <w:r w:rsidRPr="00E02552">
        <w:rPr>
          <w:b/>
          <w:bCs/>
        </w:rPr>
        <w:t>У.</w:t>
      </w:r>
      <w:r w:rsidRPr="00E02552">
        <w:t xml:space="preserve"> В последнем столбике (шуршит, шалит, шутит) надо назвать слова, имеющие общие признаки.</w:t>
      </w:r>
    </w:p>
    <w:p w:rsidR="00BF662F" w:rsidRPr="00E02552" w:rsidRDefault="00BF662F" w:rsidP="00E02552">
      <w:r w:rsidRPr="00E02552">
        <w:rPr>
          <w:b/>
          <w:bCs/>
        </w:rPr>
        <w:t>Д.</w:t>
      </w:r>
      <w:r w:rsidRPr="00E02552">
        <w:t xml:space="preserve"> Слова последнего столбика двусложные и отвечают на вопрос что делать?</w:t>
      </w:r>
    </w:p>
    <w:p w:rsidR="00BF662F" w:rsidRPr="00E02552" w:rsidRDefault="00BF662F" w:rsidP="00E02552">
      <w:r w:rsidRPr="00E02552">
        <w:rPr>
          <w:b/>
          <w:bCs/>
        </w:rPr>
        <w:t>У.</w:t>
      </w:r>
      <w:r w:rsidRPr="00E02552">
        <w:t xml:space="preserve"> Какое слово среди них "лишнее"?</w:t>
      </w:r>
    </w:p>
    <w:p w:rsidR="00BF662F" w:rsidRPr="00E02552" w:rsidRDefault="00BF662F" w:rsidP="00E02552">
      <w:r w:rsidRPr="00E02552">
        <w:rPr>
          <w:b/>
          <w:bCs/>
        </w:rPr>
        <w:t>Д.</w:t>
      </w:r>
      <w:r w:rsidRPr="00E02552">
        <w:t xml:space="preserve"> "Лишнее" слово – "шутит", потому что ударение падает на первый слог, а  в остальных словах – на последний.</w:t>
      </w:r>
    </w:p>
    <w:p w:rsidR="00BF662F" w:rsidRPr="00E02552" w:rsidRDefault="00BF662F" w:rsidP="00E02552">
      <w:r w:rsidRPr="00E02552">
        <w:rPr>
          <w:b/>
          <w:bCs/>
        </w:rPr>
        <w:t>У.</w:t>
      </w:r>
      <w:r w:rsidRPr="00E02552">
        <w:t xml:space="preserve"> Попробуйте прочитать зашифрованные слова:</w:t>
      </w:r>
    </w:p>
    <w:p w:rsidR="00BF662F" w:rsidRPr="00E02552" w:rsidRDefault="00BF662F" w:rsidP="00E02552">
      <w:r w:rsidRPr="00E02552">
        <w:rPr>
          <w:b/>
          <w:bCs/>
        </w:rPr>
        <w:t>Ш Б,</w:t>
      </w:r>
      <w:r w:rsidRPr="00E02552">
        <w:rPr>
          <w:b/>
          <w:bCs/>
        </w:rPr>
        <w:br/>
        <w:t>Ш К Ф,</w:t>
      </w:r>
      <w:r w:rsidRPr="00E02552">
        <w:rPr>
          <w:b/>
          <w:bCs/>
        </w:rPr>
        <w:br/>
        <w:t>Ш Р Ф,</w:t>
      </w:r>
      <w:r w:rsidRPr="00E02552">
        <w:rPr>
          <w:b/>
          <w:bCs/>
        </w:rPr>
        <w:br/>
        <w:t>Б Ш М К.</w:t>
      </w:r>
    </w:p>
    <w:p w:rsidR="00BF662F" w:rsidRPr="00E02552" w:rsidRDefault="00BF662F" w:rsidP="00E02552">
      <w:r w:rsidRPr="00E02552">
        <w:rPr>
          <w:b/>
          <w:bCs/>
        </w:rPr>
        <w:t>Д.</w:t>
      </w:r>
      <w:r w:rsidRPr="00E02552">
        <w:t xml:space="preserve"> Шуба, шкаф, шарф, башмак.</w:t>
      </w:r>
    </w:p>
    <w:p w:rsidR="00BF662F" w:rsidRPr="00E02552" w:rsidRDefault="00BF662F" w:rsidP="00E02552">
      <w:pPr>
        <w:rPr>
          <w:b/>
          <w:bCs/>
        </w:rPr>
      </w:pPr>
      <w:r w:rsidRPr="00E02552">
        <w:rPr>
          <w:b/>
          <w:bCs/>
        </w:rPr>
        <w:t>VIII. Физкультминутка.</w:t>
      </w:r>
    </w:p>
    <w:p w:rsidR="00BF662F" w:rsidRPr="00E02552" w:rsidRDefault="00BF662F" w:rsidP="00E02552">
      <w:r w:rsidRPr="00E02552">
        <w:rPr>
          <w:b/>
          <w:bCs/>
        </w:rPr>
        <w:t>IX. Работа с предложениями.</w:t>
      </w:r>
    </w:p>
    <w:p w:rsidR="00BF662F" w:rsidRPr="00E02552" w:rsidRDefault="00BF662F" w:rsidP="00E02552">
      <w:r w:rsidRPr="00E02552">
        <w:rPr>
          <w:b/>
          <w:bCs/>
        </w:rPr>
        <w:t>У.</w:t>
      </w:r>
      <w:r w:rsidRPr="00E02552">
        <w:t xml:space="preserve"> А теперь работаем со скороговорками.</w:t>
      </w:r>
    </w:p>
    <w:p w:rsidR="00BF662F" w:rsidRPr="00E02552" w:rsidRDefault="00BF662F" w:rsidP="00E02552">
      <w:pPr>
        <w:rPr>
          <w:i/>
          <w:iCs/>
        </w:rPr>
      </w:pPr>
      <w:r w:rsidRPr="00E02552">
        <w:rPr>
          <w:i/>
          <w:iCs/>
        </w:rPr>
        <w:t>Дети читают скороговорку и пытаются произнести ее быстро.</w:t>
      </w:r>
    </w:p>
    <w:p w:rsidR="00BF662F" w:rsidRPr="00E02552" w:rsidRDefault="00BF662F" w:rsidP="00E02552">
      <w:r w:rsidRPr="00E02552">
        <w:rPr>
          <w:i/>
          <w:iCs/>
        </w:rPr>
        <w:t>Саша шапкой шишки сшиб.</w:t>
      </w:r>
    </w:p>
    <w:p w:rsidR="00BF662F" w:rsidRPr="00E02552" w:rsidRDefault="00BF662F" w:rsidP="00E02552">
      <w:r w:rsidRPr="00E02552">
        <w:rPr>
          <w:b/>
          <w:bCs/>
        </w:rPr>
        <w:t>У.</w:t>
      </w:r>
      <w:r w:rsidRPr="00E02552">
        <w:t xml:space="preserve"> Ребята, составьте предложение только то, которое соответствует данной схеме.</w:t>
      </w:r>
    </w:p>
    <w:p w:rsidR="00BF662F" w:rsidRPr="00E02552" w:rsidRDefault="00BF662F" w:rsidP="00E02552">
      <w:r w:rsidRPr="00E02552">
        <w:rPr>
          <w:i/>
          <w:iCs/>
        </w:rPr>
        <w:t>Учитель чертит на доске схему любого предложения. Дети составляют предложение по схеме и рассказывают о признаках предложения и о написании заглавных букв.</w:t>
      </w:r>
    </w:p>
    <w:p w:rsidR="00BF662F" w:rsidRPr="00E02552" w:rsidRDefault="00BF662F" w:rsidP="00E02552">
      <w:r w:rsidRPr="00E02552">
        <w:rPr>
          <w:b/>
          <w:bCs/>
        </w:rPr>
        <w:t>X.</w:t>
      </w:r>
      <w:r w:rsidRPr="00E02552">
        <w:t xml:space="preserve"> Работа по Азбуке (для уроков обучения грамоте).</w:t>
      </w:r>
    </w:p>
    <w:p w:rsidR="00BF662F" w:rsidRPr="00E02552" w:rsidRDefault="00BF662F" w:rsidP="00E02552">
      <w:r w:rsidRPr="00E02552">
        <w:rPr>
          <w:b/>
          <w:bCs/>
        </w:rPr>
        <w:t>XI. Подведение итогов урока.</w:t>
      </w:r>
    </w:p>
    <w:p w:rsidR="00BF662F" w:rsidRPr="00E02552" w:rsidRDefault="00BF662F" w:rsidP="00E02552">
      <w:r w:rsidRPr="00E02552">
        <w:rPr>
          <w:b/>
          <w:bCs/>
        </w:rPr>
        <w:t>Литература</w:t>
      </w:r>
    </w:p>
    <w:p w:rsidR="00BF662F" w:rsidRPr="00E02552" w:rsidRDefault="00BF662F" w:rsidP="00E02552">
      <w:r w:rsidRPr="00E02552">
        <w:t xml:space="preserve">Занимательноеазбуковедение: материалы для занятий с детьми дошкольного и младшего школьного возраста / авт.-сост. Г.П.Попова, В.И.Усачева. – Волгоград: Учитель. 2005. – 252. </w:t>
      </w:r>
    </w:p>
    <w:p w:rsidR="00BF662F" w:rsidRDefault="00BF662F"/>
    <w:sectPr w:rsidR="00BF662F" w:rsidSect="00626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C5BDE"/>
    <w:multiLevelType w:val="multilevel"/>
    <w:tmpl w:val="54886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FA58D5"/>
    <w:multiLevelType w:val="multilevel"/>
    <w:tmpl w:val="37004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30864E97"/>
    <w:multiLevelType w:val="multilevel"/>
    <w:tmpl w:val="8F2CF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582B4D"/>
    <w:multiLevelType w:val="multilevel"/>
    <w:tmpl w:val="C316D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8A07D5"/>
    <w:multiLevelType w:val="multilevel"/>
    <w:tmpl w:val="539A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52EE2E1A"/>
    <w:multiLevelType w:val="multilevel"/>
    <w:tmpl w:val="8C866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596755"/>
    <w:multiLevelType w:val="multilevel"/>
    <w:tmpl w:val="06A2D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3736"/>
    <w:rsid w:val="005E3B00"/>
    <w:rsid w:val="00626A65"/>
    <w:rsid w:val="00BF662F"/>
    <w:rsid w:val="00CE4A45"/>
    <w:rsid w:val="00D43736"/>
    <w:rsid w:val="00DC4077"/>
    <w:rsid w:val="00DD5700"/>
    <w:rsid w:val="00E02552"/>
    <w:rsid w:val="00FC2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Hyperlink" w:unhideWhenUsed="0"/>
    <w:lsdException w:name="Strong" w:semiHidden="0" w:unhideWhenUsed="0" w:qFormat="1"/>
    <w:lsdException w:name="Emphasis" w:semiHidden="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semiHidden="0" w:unhideWhenUsed="0" w:qFormat="1"/>
  </w:latentStyles>
  <w:style w:type="paragraph" w:default="1" w:styleId="Normal">
    <w:name w:val="Normal"/>
    <w:qFormat/>
    <w:rsid w:val="00FC27F8"/>
    <w:rPr>
      <w:rFonts w:cs="Calibri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C27F8"/>
    <w:pPr>
      <w:keepNext/>
      <w:spacing w:before="240" w:after="60"/>
      <w:outlineLvl w:val="0"/>
    </w:pPr>
    <w:rPr>
      <w:rFonts w:ascii="Cambria" w:eastAsia="Times New Roman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C27F8"/>
    <w:pPr>
      <w:keepNext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27F8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C27F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C27F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C27F8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C27F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FC27F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FC27F8"/>
    <w:pPr>
      <w:spacing w:before="240" w:after="60"/>
      <w:outlineLvl w:val="8"/>
    </w:pPr>
    <w:rPr>
      <w:rFonts w:ascii="Cambria" w:eastAsia="Times New Roman" w:hAnsi="Cambria" w:cs="Cambria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C27F8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FC27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FC27F8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FC27F8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FC27F8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FC27F8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FC27F8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FC27F8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FC27F8"/>
    <w:rPr>
      <w:rFonts w:ascii="Cambria" w:hAnsi="Cambria" w:cs="Cambria"/>
    </w:rPr>
  </w:style>
  <w:style w:type="paragraph" w:styleId="Title">
    <w:name w:val="Title"/>
    <w:basedOn w:val="Normal"/>
    <w:next w:val="Normal"/>
    <w:link w:val="TitleChar"/>
    <w:uiPriority w:val="99"/>
    <w:qFormat/>
    <w:rsid w:val="00FC27F8"/>
    <w:pPr>
      <w:spacing w:before="240" w:after="60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FC27F8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FC27F8"/>
    <w:pPr>
      <w:spacing w:after="60"/>
      <w:jc w:val="center"/>
      <w:outlineLvl w:val="1"/>
    </w:pPr>
    <w:rPr>
      <w:rFonts w:ascii="Cambria" w:eastAsia="Times New Roman" w:hAnsi="Cambria" w:cs="Cambria"/>
    </w:rPr>
  </w:style>
  <w:style w:type="character" w:customStyle="1" w:styleId="SubtitleChar">
    <w:name w:val="Subtitle Char"/>
    <w:basedOn w:val="DefaultParagraphFont"/>
    <w:link w:val="Subtitle"/>
    <w:uiPriority w:val="99"/>
    <w:rsid w:val="00FC27F8"/>
    <w:rPr>
      <w:rFonts w:ascii="Cambria" w:hAnsi="Cambria" w:cs="Cambria"/>
      <w:sz w:val="24"/>
      <w:szCs w:val="24"/>
    </w:rPr>
  </w:style>
  <w:style w:type="character" w:styleId="Strong">
    <w:name w:val="Strong"/>
    <w:basedOn w:val="DefaultParagraphFont"/>
    <w:uiPriority w:val="99"/>
    <w:qFormat/>
    <w:rsid w:val="00FC27F8"/>
    <w:rPr>
      <w:b/>
      <w:bCs/>
    </w:rPr>
  </w:style>
  <w:style w:type="character" w:styleId="Emphasis">
    <w:name w:val="Emphasis"/>
    <w:basedOn w:val="DefaultParagraphFont"/>
    <w:uiPriority w:val="99"/>
    <w:qFormat/>
    <w:rsid w:val="00FC27F8"/>
    <w:rPr>
      <w:rFonts w:ascii="Calibri" w:hAnsi="Calibri" w:cs="Calibri"/>
      <w:b/>
      <w:bCs/>
      <w:i/>
      <w:iCs/>
    </w:rPr>
  </w:style>
  <w:style w:type="paragraph" w:styleId="NoSpacing">
    <w:name w:val="No Spacing"/>
    <w:basedOn w:val="Normal"/>
    <w:uiPriority w:val="99"/>
    <w:qFormat/>
    <w:rsid w:val="00FC27F8"/>
  </w:style>
  <w:style w:type="paragraph" w:styleId="ListParagraph">
    <w:name w:val="List Paragraph"/>
    <w:basedOn w:val="Normal"/>
    <w:uiPriority w:val="99"/>
    <w:qFormat/>
    <w:rsid w:val="00FC27F8"/>
    <w:pPr>
      <w:ind w:left="720"/>
    </w:pPr>
  </w:style>
  <w:style w:type="paragraph" w:styleId="Quote">
    <w:name w:val="Quote"/>
    <w:basedOn w:val="Normal"/>
    <w:next w:val="Normal"/>
    <w:link w:val="QuoteChar"/>
    <w:uiPriority w:val="99"/>
    <w:qFormat/>
    <w:rsid w:val="00FC27F8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rsid w:val="00FC27F8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FC27F8"/>
    <w:pPr>
      <w:ind w:left="720" w:right="720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FC27F8"/>
    <w:rPr>
      <w:b/>
      <w:bCs/>
      <w:i/>
      <w:iCs/>
      <w:sz w:val="24"/>
      <w:szCs w:val="24"/>
    </w:rPr>
  </w:style>
  <w:style w:type="character" w:styleId="SubtleEmphasis">
    <w:name w:val="Subtle Emphasis"/>
    <w:basedOn w:val="DefaultParagraphFont"/>
    <w:uiPriority w:val="99"/>
    <w:qFormat/>
    <w:rsid w:val="00FC27F8"/>
    <w:rPr>
      <w:i/>
      <w:iCs/>
      <w:color w:val="auto"/>
    </w:rPr>
  </w:style>
  <w:style w:type="character" w:styleId="IntenseEmphasis">
    <w:name w:val="Intense Emphasis"/>
    <w:basedOn w:val="DefaultParagraphFont"/>
    <w:uiPriority w:val="99"/>
    <w:qFormat/>
    <w:rsid w:val="00FC27F8"/>
    <w:rPr>
      <w:b/>
      <w:bCs/>
      <w:i/>
      <w:iCs/>
      <w:sz w:val="24"/>
      <w:szCs w:val="24"/>
      <w:u w:val="single"/>
    </w:rPr>
  </w:style>
  <w:style w:type="character" w:styleId="SubtleReference">
    <w:name w:val="Subtle Reference"/>
    <w:basedOn w:val="DefaultParagraphFont"/>
    <w:uiPriority w:val="99"/>
    <w:qFormat/>
    <w:rsid w:val="00FC27F8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99"/>
    <w:qFormat/>
    <w:rsid w:val="00FC27F8"/>
    <w:rPr>
      <w:b/>
      <w:bCs/>
      <w:sz w:val="24"/>
      <w:szCs w:val="24"/>
      <w:u w:val="single"/>
    </w:rPr>
  </w:style>
  <w:style w:type="character" w:styleId="BookTitle">
    <w:name w:val="Book Title"/>
    <w:basedOn w:val="DefaultParagraphFont"/>
    <w:uiPriority w:val="99"/>
    <w:qFormat/>
    <w:rsid w:val="00FC27F8"/>
    <w:rPr>
      <w:rFonts w:ascii="Cambria" w:hAnsi="Cambria" w:cs="Cambria"/>
      <w:b/>
      <w:bCs/>
      <w:i/>
      <w:iCs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FC27F8"/>
    <w:pPr>
      <w:outlineLvl w:val="9"/>
    </w:pPr>
  </w:style>
  <w:style w:type="character" w:styleId="Hyperlink">
    <w:name w:val="Hyperlink"/>
    <w:basedOn w:val="DefaultParagraphFont"/>
    <w:uiPriority w:val="99"/>
    <w:rsid w:val="00E0255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E4A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D4D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85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51627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1628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1629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1630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1631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1632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163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4</Pages>
  <Words>1195</Words>
  <Characters>6812</Characters>
  <Application>Microsoft Office Outlook</Application>
  <DocSecurity>0</DocSecurity>
  <Lines>0</Lines>
  <Paragraphs>0</Paragraphs>
  <ScaleCrop>false</ScaleCrop>
  <Company>mup vodokanal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</cp:lastModifiedBy>
  <cp:revision>3</cp:revision>
  <cp:lastPrinted>2012-02-09T06:12:00Z</cp:lastPrinted>
  <dcterms:created xsi:type="dcterms:W3CDTF">2012-02-02T09:17:00Z</dcterms:created>
  <dcterms:modified xsi:type="dcterms:W3CDTF">2012-02-09T06:12:00Z</dcterms:modified>
</cp:coreProperties>
</file>